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4FE728C8" w:rsidR="00193115" w:rsidRPr="00973740" w:rsidRDefault="00BB4658" w:rsidP="00DA5999">
            <w:r>
              <w:t>47</w:t>
            </w:r>
            <w:r w:rsidR="00ED7D78">
              <w:t>2</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6C84E389" w:rsidR="00193115" w:rsidRPr="00A71D3F" w:rsidRDefault="00956360" w:rsidP="00266CF1">
            <w:r w:rsidRPr="00956360">
              <w:t>DCMDG &amp; SIG Agenda Timings</w:t>
            </w:r>
          </w:p>
        </w:tc>
      </w:tr>
      <w:tr w:rsidR="00C1227A" w:rsidRPr="00973740" w14:paraId="07159B52" w14:textId="77777777" w:rsidTr="00DA5999">
        <w:trPr>
          <w:trHeight w:val="227"/>
        </w:trPr>
        <w:tc>
          <w:tcPr>
            <w:tcW w:w="2192" w:type="pct"/>
          </w:tcPr>
          <w:p w14:paraId="5834D7B2" w14:textId="77777777" w:rsidR="00C1227A" w:rsidRPr="0072107A" w:rsidRDefault="00C1227A" w:rsidP="00C1227A">
            <w:r w:rsidRPr="0072107A">
              <w:t>Parties Impacted:</w:t>
            </w:r>
          </w:p>
        </w:tc>
        <w:tc>
          <w:tcPr>
            <w:tcW w:w="2808" w:type="pct"/>
          </w:tcPr>
          <w:p w14:paraId="7E43B8CD" w14:textId="4200E021" w:rsidR="00C1227A" w:rsidRPr="00973740" w:rsidRDefault="00592BCE" w:rsidP="00C1227A">
            <w:r w:rsidRPr="00592BCE">
              <w:rPr>
                <w:rFonts w:cs="Arial"/>
              </w:rPr>
              <w:t>Suppliers, DNOs, IDNOs, CVA Registrants, Gas Suppliers, OTSO Party, SIPs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58201FAC" w:rsidR="00916C37" w:rsidRPr="00973740" w:rsidRDefault="003B2AE7" w:rsidP="00DA5999">
            <w:r>
              <w:t xml:space="preserve">Part </w:t>
            </w:r>
            <w:r w:rsidR="00C1227A">
              <w:t>2</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3B993186" w:rsidR="00916C37" w:rsidRPr="00973740" w:rsidRDefault="00956360" w:rsidP="00266CF1">
            <w:r>
              <w:t>5 Working Days following approval</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13122CC8" w:rsidR="00916C37" w:rsidRPr="00973740" w:rsidRDefault="00C1227A" w:rsidP="00DA5999">
            <w:r>
              <w:t xml:space="preserve">08 May </w:t>
            </w:r>
            <w:r w:rsidR="00266CF1">
              <w:t>202</w:t>
            </w:r>
            <w:r>
              <w:t>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lastRenderedPageBreak/>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11"/>
      <w:footerReference w:type="default" r:id="rId12"/>
      <w:headerReference w:type="first" r:id="rId13"/>
      <w:footerReference w:type="first" r:id="rId14"/>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6147323B" w:rsidR="00FD00A2" w:rsidRPr="00973740" w:rsidRDefault="008C3E4C" w:rsidP="0072107A">
    <w:pPr>
      <w:pStyle w:val="Footer"/>
    </w:pPr>
    <w:r>
      <w:t xml:space="preserve">DCP </w:t>
    </w:r>
    <w:r w:rsidR="00C1227A">
      <w:t>47</w:t>
    </w:r>
    <w:r w:rsidR="00561492">
      <w:t>2</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E2BEF"/>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A45C0"/>
    <w:rsid w:val="004C652A"/>
    <w:rsid w:val="004D3204"/>
    <w:rsid w:val="005124D0"/>
    <w:rsid w:val="005258A1"/>
    <w:rsid w:val="00542907"/>
    <w:rsid w:val="00554409"/>
    <w:rsid w:val="00561492"/>
    <w:rsid w:val="00592BCE"/>
    <w:rsid w:val="005A6203"/>
    <w:rsid w:val="005C36AB"/>
    <w:rsid w:val="005F1DC2"/>
    <w:rsid w:val="005F26DE"/>
    <w:rsid w:val="005F2D28"/>
    <w:rsid w:val="006255AC"/>
    <w:rsid w:val="00661EF2"/>
    <w:rsid w:val="006849B3"/>
    <w:rsid w:val="00697019"/>
    <w:rsid w:val="00711B18"/>
    <w:rsid w:val="00720546"/>
    <w:rsid w:val="0072107A"/>
    <w:rsid w:val="00727A2C"/>
    <w:rsid w:val="007361B2"/>
    <w:rsid w:val="0076726D"/>
    <w:rsid w:val="00787E8C"/>
    <w:rsid w:val="00807039"/>
    <w:rsid w:val="00884177"/>
    <w:rsid w:val="008A35FA"/>
    <w:rsid w:val="008C3E4C"/>
    <w:rsid w:val="008D01AD"/>
    <w:rsid w:val="008F22A5"/>
    <w:rsid w:val="008F73FC"/>
    <w:rsid w:val="00916C37"/>
    <w:rsid w:val="00956360"/>
    <w:rsid w:val="00963A66"/>
    <w:rsid w:val="00973740"/>
    <w:rsid w:val="00994BE6"/>
    <w:rsid w:val="009A3EA3"/>
    <w:rsid w:val="009B02DB"/>
    <w:rsid w:val="009F1AFC"/>
    <w:rsid w:val="009F6574"/>
    <w:rsid w:val="00A71D3F"/>
    <w:rsid w:val="00A817E9"/>
    <w:rsid w:val="00A828F0"/>
    <w:rsid w:val="00A876FA"/>
    <w:rsid w:val="00A94393"/>
    <w:rsid w:val="00AA47A6"/>
    <w:rsid w:val="00AB28A4"/>
    <w:rsid w:val="00AC6DB4"/>
    <w:rsid w:val="00AF6F70"/>
    <w:rsid w:val="00B23399"/>
    <w:rsid w:val="00B65B0F"/>
    <w:rsid w:val="00B969DA"/>
    <w:rsid w:val="00BB4658"/>
    <w:rsid w:val="00C01797"/>
    <w:rsid w:val="00C1227A"/>
    <w:rsid w:val="00C14337"/>
    <w:rsid w:val="00CE497A"/>
    <w:rsid w:val="00D7706F"/>
    <w:rsid w:val="00DA5999"/>
    <w:rsid w:val="00DB3EF9"/>
    <w:rsid w:val="00DB3F55"/>
    <w:rsid w:val="00DC3F31"/>
    <w:rsid w:val="00DC59D8"/>
    <w:rsid w:val="00DD667B"/>
    <w:rsid w:val="00DD669B"/>
    <w:rsid w:val="00E120FD"/>
    <w:rsid w:val="00E42032"/>
    <w:rsid w:val="00E50519"/>
    <w:rsid w:val="00E66188"/>
    <w:rsid w:val="00E76A65"/>
    <w:rsid w:val="00EA5EE1"/>
    <w:rsid w:val="00ED5AD2"/>
    <w:rsid w:val="00ED7D78"/>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661EF2"/>
    <w:rsid w:val="008052A4"/>
    <w:rsid w:val="009757BD"/>
    <w:rsid w:val="00994BE6"/>
    <w:rsid w:val="009F6574"/>
    <w:rsid w:val="00AF6F70"/>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0905E8-F5CA-44EA-9E88-11C933E62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3.xml><?xml version="1.0" encoding="utf-8"?>
<ds:datastoreItem xmlns:ds="http://schemas.openxmlformats.org/officeDocument/2006/customXml" ds:itemID="{29175385-EBC4-42EA-A534-5E6C1DEC3CB1}">
  <ds:schemaRefs>
    <ds:schemaRef ds:uri="http://schemas.microsoft.com/sharepoint/v3/contenttype/forms"/>
  </ds:schemaRefs>
</ds:datastoreItem>
</file>

<file path=customXml/itemProps4.xml><?xml version="1.0" encoding="utf-8"?>
<ds:datastoreItem xmlns:ds="http://schemas.openxmlformats.org/officeDocument/2006/customXml" ds:itemID="{40040B36-999D-45A8-AD8F-7758C8539F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TotalTime>
  <Pages>2</Pages>
  <Words>512</Words>
  <Characters>2791</Characters>
  <Application>Microsoft Office Word</Application>
  <DocSecurity>0</DocSecurity>
  <Lines>84</Lines>
  <Paragraphs>63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6</cp:revision>
  <cp:lastPrinted>2021-01-12T10:24:00Z</cp:lastPrinted>
  <dcterms:created xsi:type="dcterms:W3CDTF">2026-03-30T13:25:00Z</dcterms:created>
  <dcterms:modified xsi:type="dcterms:W3CDTF">2026-04-16T11:24:00Z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ies>
</file>